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043" w:rsidRPr="00E45A1E" w:rsidRDefault="00944043" w:rsidP="00E45A1E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  <w:r w:rsidRPr="00E61D90">
        <w:rPr>
          <w:rFonts w:ascii="Times New Roman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4" o:title=""/>
          </v:shape>
        </w:pict>
      </w:r>
    </w:p>
    <w:p w:rsidR="00944043" w:rsidRPr="00E45A1E" w:rsidRDefault="00944043" w:rsidP="00E45A1E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944043" w:rsidRPr="00E45A1E" w:rsidRDefault="00944043" w:rsidP="00E45A1E">
      <w:pPr>
        <w:keepNext/>
        <w:widowControl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E45A1E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Кирсановский городской Совет</w:t>
      </w:r>
    </w:p>
    <w:p w:rsidR="00944043" w:rsidRPr="00E45A1E" w:rsidRDefault="00944043" w:rsidP="00E45A1E">
      <w:pPr>
        <w:widowControl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</w:pPr>
      <w:r w:rsidRPr="00E45A1E">
        <w:rPr>
          <w:rFonts w:ascii="Times New Roman" w:hAnsi="Times New Roman" w:cs="Tahoma"/>
          <w:b/>
          <w:kern w:val="3"/>
          <w:sz w:val="36"/>
          <w:szCs w:val="20"/>
          <w:lang w:val="de-DE" w:bidi="fa-IR"/>
        </w:rPr>
        <w:t>народных депутатов</w:t>
      </w:r>
    </w:p>
    <w:p w:rsidR="00944043" w:rsidRPr="00E45A1E" w:rsidRDefault="00944043" w:rsidP="00E45A1E">
      <w:pPr>
        <w:keepNext/>
        <w:widowControl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</w:pPr>
      <w:r w:rsidRPr="00E45A1E">
        <w:rPr>
          <w:rFonts w:ascii="Times New Roman" w:hAnsi="Times New Roman" w:cs="Tahoma"/>
          <w:b/>
          <w:kern w:val="3"/>
          <w:sz w:val="32"/>
          <w:szCs w:val="20"/>
          <w:lang w:val="de-DE" w:bidi="fa-IR"/>
        </w:rPr>
        <w:t>Тамбовской области</w:t>
      </w:r>
    </w:p>
    <w:p w:rsidR="00944043" w:rsidRPr="00E45A1E" w:rsidRDefault="00944043" w:rsidP="00E45A1E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4e-5mm;mso-wrap-distance-bottom:-44e-5mm;mso-position-vertical-relative:page" from="44.45pt,198.95pt" to="462.05pt,1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Bfoxp3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944043" w:rsidRPr="00E45A1E" w:rsidRDefault="00944043" w:rsidP="00E45A1E">
      <w:pPr>
        <w:keepNext/>
        <w:widowControl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</w:pPr>
      <w:r w:rsidRPr="00E45A1E">
        <w:rPr>
          <w:rFonts w:ascii="Times New Roman" w:hAnsi="Times New Roman" w:cs="Tahoma"/>
          <w:b/>
          <w:kern w:val="3"/>
          <w:sz w:val="44"/>
          <w:szCs w:val="20"/>
          <w:lang w:val="de-DE" w:bidi="fa-IR"/>
        </w:rPr>
        <w:t>Р Е Ш Е Н И Е</w:t>
      </w:r>
    </w:p>
    <w:p w:rsidR="00944043" w:rsidRPr="00E45A1E" w:rsidRDefault="00944043" w:rsidP="00E45A1E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944043" w:rsidRPr="00E45A1E" w:rsidRDefault="00944043" w:rsidP="00E45A1E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val="de-DE" w:bidi="fa-IR"/>
        </w:rPr>
      </w:pPr>
    </w:p>
    <w:p w:rsidR="00944043" w:rsidRPr="00E45A1E" w:rsidRDefault="00944043" w:rsidP="00E45A1E">
      <w:pPr>
        <w:widowControl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>
        <w:rPr>
          <w:rFonts w:ascii="Times New Roman" w:hAnsi="Times New Roman" w:cs="Tahoma"/>
          <w:kern w:val="3"/>
          <w:lang w:bidi="fa-IR"/>
        </w:rPr>
        <w:t>27</w:t>
      </w:r>
      <w:r w:rsidRPr="00E45A1E">
        <w:rPr>
          <w:rFonts w:ascii="Times New Roman" w:hAnsi="Times New Roman" w:cs="Tahoma"/>
          <w:kern w:val="3"/>
          <w:lang w:val="de-DE" w:bidi="fa-IR"/>
        </w:rPr>
        <w:t xml:space="preserve"> </w:t>
      </w:r>
      <w:r>
        <w:rPr>
          <w:rFonts w:ascii="Times New Roman" w:hAnsi="Times New Roman" w:cs="Tahoma"/>
          <w:kern w:val="3"/>
          <w:lang w:bidi="fa-IR"/>
        </w:rPr>
        <w:t>февраля</w:t>
      </w:r>
      <w:bookmarkStart w:id="0" w:name="_GoBack"/>
      <w:bookmarkEnd w:id="0"/>
      <w:r w:rsidRPr="00E45A1E">
        <w:rPr>
          <w:rFonts w:ascii="Times New Roman" w:hAnsi="Times New Roman" w:cs="Tahoma"/>
          <w:kern w:val="3"/>
          <w:lang w:val="de-DE" w:bidi="fa-IR"/>
        </w:rPr>
        <w:t xml:space="preserve">  20</w:t>
      </w:r>
      <w:r w:rsidRPr="00E45A1E">
        <w:rPr>
          <w:rFonts w:ascii="Times New Roman" w:hAnsi="Times New Roman" w:cs="Tahoma"/>
          <w:kern w:val="3"/>
          <w:lang w:bidi="fa-IR"/>
        </w:rPr>
        <w:t xml:space="preserve">23 </w:t>
      </w:r>
      <w:r w:rsidRPr="00E45A1E">
        <w:rPr>
          <w:rFonts w:ascii="Times New Roman" w:hAnsi="Times New Roman"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E45A1E">
        <w:rPr>
          <w:rFonts w:ascii="Times New Roman" w:hAnsi="Times New Roman" w:cs="Tahoma"/>
          <w:kern w:val="3"/>
          <w:lang w:bidi="fa-IR"/>
        </w:rPr>
        <w:t>25</w:t>
      </w:r>
      <w:r>
        <w:rPr>
          <w:rFonts w:ascii="Times New Roman" w:hAnsi="Times New Roman" w:cs="Tahoma"/>
          <w:kern w:val="3"/>
          <w:lang w:bidi="fa-IR"/>
        </w:rPr>
        <w:t>9</w:t>
      </w:r>
    </w:p>
    <w:p w:rsidR="00944043" w:rsidRDefault="00944043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44043" w:rsidRDefault="00944043" w:rsidP="00AA72A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944043" w:rsidRDefault="00944043" w:rsidP="00AA72A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27.12.2022</w:t>
      </w:r>
    </w:p>
    <w:p w:rsidR="00944043" w:rsidRDefault="00944043" w:rsidP="00AA72A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243 «О бюджете города Кирсанова на 2023 год</w:t>
      </w:r>
    </w:p>
    <w:p w:rsidR="00944043" w:rsidRDefault="00944043" w:rsidP="00AA72A7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2024 и 2025 годов»</w:t>
      </w:r>
    </w:p>
    <w:p w:rsidR="00944043" w:rsidRDefault="00944043" w:rsidP="00AA72A7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AA72A7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44043" w:rsidRPr="006A3494" w:rsidRDefault="00944043" w:rsidP="00D65695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  <w:b w:val="0"/>
        </w:rPr>
        <w:t xml:space="preserve">В соответствии </w:t>
      </w:r>
      <w:r w:rsidRPr="006A3494">
        <w:rPr>
          <w:rFonts w:ascii="Times New Roman CYR" w:hAnsi="Times New Roman CYR" w:cs="Times New Roman CYR"/>
          <w:b w:val="0"/>
        </w:rPr>
        <w:t>c Законом Т</w:t>
      </w:r>
      <w:r>
        <w:rPr>
          <w:rFonts w:ascii="Times New Roman CYR" w:hAnsi="Times New Roman CYR" w:cs="Times New Roman CYR"/>
          <w:b w:val="0"/>
        </w:rPr>
        <w:t xml:space="preserve">амбовской области от 23.12.2022 №206-З </w:t>
      </w:r>
      <w:r w:rsidRPr="006A3494">
        <w:rPr>
          <w:rFonts w:ascii="Times New Roman CYR" w:hAnsi="Times New Roman CYR" w:cs="Times New Roman CYR"/>
          <w:b w:val="0"/>
        </w:rPr>
        <w:t>«О  бюджете Тамбовской области на 2023 год и на плановый период 2024 и 2025 годов» и  со статьей 58  Положения «О бюджетном процессе в городе Кирсанове»</w:t>
      </w:r>
    </w:p>
    <w:p w:rsidR="00944043" w:rsidRPr="006A3494" w:rsidRDefault="00944043" w:rsidP="00D65695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6A3494">
        <w:rPr>
          <w:rFonts w:ascii="Times New Roman CYR" w:hAnsi="Times New Roman CYR" w:cs="Times New Roman CYR"/>
          <w:b w:val="0"/>
        </w:rPr>
        <w:t>Кирсановский городской Совет народн</w:t>
      </w:r>
      <w:r>
        <w:rPr>
          <w:rFonts w:ascii="Times New Roman CYR" w:hAnsi="Times New Roman CYR" w:cs="Times New Roman CYR"/>
          <w:b w:val="0"/>
        </w:rPr>
        <w:t>ых депутатов РЕШИ</w:t>
      </w:r>
      <w:r w:rsidRPr="006A3494">
        <w:rPr>
          <w:rFonts w:ascii="Times New Roman CYR" w:hAnsi="Times New Roman CYR" w:cs="Times New Roman CYR"/>
          <w:b w:val="0"/>
        </w:rPr>
        <w:t>Л: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Внести в решение Кирсановского городского Совета народных депутатов от 27.12.2022 №243 «О бюджете города Кирсанова на 2023 год и на плановый период 2024 и 2025 годов» («Кирсановский вестник» № 41 от 28.12.2022),  следующие изменения и дополнения: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 подпункты 1, 2, 4  части 1 статьи 1  изложить в следующей редакции: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«1. Утвердить  основные характеристики бюджета города Кирсанова на 2023 год:</w:t>
      </w:r>
    </w:p>
    <w:p w:rsidR="00944043" w:rsidRPr="00D546EC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1) 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409217,2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</w:t>
      </w:r>
    </w:p>
    <w:p w:rsidR="00944043" w:rsidRPr="00D546EC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89664,2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944043" w:rsidRPr="00D546EC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319553,0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67350,2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422978,3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прогнозируемый дефицит бюджета города в сумме 13761,1 тыс. рублей».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приложения №2, №3, №4, №5, №10 к решению Кирсановского городского Совета народных депутатов от 27.12.2022 г. № 243 «О бюджете города Кирсанова на 2023 год и на плановый период 2024 и 2025 годов» изложить в новой редакции (прилагаются).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 Контроль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Решение вступает в силу со следующего дня после его официального опубликования.</w:t>
      </w:r>
    </w:p>
    <w:p w:rsidR="00944043" w:rsidRDefault="00944043" w:rsidP="00D65695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44043" w:rsidRDefault="00944043" w:rsidP="00D65695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настоящие решение в периодическом печатном издании «Кирсановский вестник».</w:t>
      </w:r>
    </w:p>
    <w:p w:rsidR="00944043" w:rsidRDefault="00944043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1E0"/>
      </w:tblPr>
      <w:tblGrid>
        <w:gridCol w:w="4428"/>
        <w:gridCol w:w="236"/>
        <w:gridCol w:w="4907"/>
      </w:tblGrid>
      <w:tr w:rsidR="00944043" w:rsidTr="00C4601F">
        <w:tc>
          <w:tcPr>
            <w:tcW w:w="4428" w:type="dxa"/>
          </w:tcPr>
          <w:p w:rsidR="00944043" w:rsidRPr="00E57745" w:rsidRDefault="00944043" w:rsidP="00C460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745">
              <w:rPr>
                <w:rFonts w:ascii="Times New Roman" w:hAnsi="Times New Roman"/>
                <w:sz w:val="28"/>
                <w:szCs w:val="28"/>
              </w:rPr>
              <w:t>Председатель городского</w:t>
            </w:r>
          </w:p>
          <w:p w:rsidR="00944043" w:rsidRPr="00E57745" w:rsidRDefault="00944043" w:rsidP="00C460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745">
              <w:rPr>
                <w:rFonts w:ascii="Times New Roman" w:hAnsi="Times New Roman"/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236" w:type="dxa"/>
          </w:tcPr>
          <w:p w:rsidR="00944043" w:rsidRPr="00E57745" w:rsidRDefault="00944043" w:rsidP="00C460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7" w:type="dxa"/>
          </w:tcPr>
          <w:p w:rsidR="00944043" w:rsidRPr="00E57745" w:rsidRDefault="00944043" w:rsidP="00C460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745">
              <w:rPr>
                <w:rFonts w:ascii="Times New Roman" w:hAnsi="Times New Roman"/>
                <w:sz w:val="28"/>
                <w:szCs w:val="28"/>
              </w:rPr>
              <w:t>Глава города Кирсанова</w:t>
            </w:r>
          </w:p>
        </w:tc>
      </w:tr>
      <w:tr w:rsidR="00944043" w:rsidTr="00C4601F">
        <w:tc>
          <w:tcPr>
            <w:tcW w:w="4428" w:type="dxa"/>
          </w:tcPr>
          <w:p w:rsidR="00944043" w:rsidRPr="00E57745" w:rsidRDefault="00944043" w:rsidP="00C460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7745">
              <w:rPr>
                <w:rFonts w:ascii="Times New Roman" w:hAnsi="Times New Roman"/>
                <w:sz w:val="28"/>
                <w:szCs w:val="28"/>
              </w:rPr>
              <w:t>О.Р. Шапиро</w:t>
            </w:r>
          </w:p>
        </w:tc>
        <w:tc>
          <w:tcPr>
            <w:tcW w:w="236" w:type="dxa"/>
          </w:tcPr>
          <w:p w:rsidR="00944043" w:rsidRPr="00E57745" w:rsidRDefault="00944043" w:rsidP="00C4601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7" w:type="dxa"/>
          </w:tcPr>
          <w:p w:rsidR="00944043" w:rsidRPr="00E57745" w:rsidRDefault="00944043" w:rsidP="00C460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7745">
              <w:rPr>
                <w:rFonts w:ascii="Times New Roman" w:hAnsi="Times New Roman"/>
                <w:sz w:val="28"/>
                <w:szCs w:val="28"/>
              </w:rPr>
              <w:t>С.А. Павлов</w:t>
            </w:r>
          </w:p>
        </w:tc>
      </w:tr>
    </w:tbl>
    <w:p w:rsidR="00944043" w:rsidRDefault="00944043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944043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28F3"/>
    <w:rsid w:val="00030488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1E04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A0202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A3494"/>
    <w:rsid w:val="006C56DC"/>
    <w:rsid w:val="006D186E"/>
    <w:rsid w:val="006D25F4"/>
    <w:rsid w:val="006E1821"/>
    <w:rsid w:val="006E390D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562F7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36BA2"/>
    <w:rsid w:val="00944043"/>
    <w:rsid w:val="00956F8D"/>
    <w:rsid w:val="009623A0"/>
    <w:rsid w:val="00970B4B"/>
    <w:rsid w:val="00981696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77AEF"/>
    <w:rsid w:val="00A87AC1"/>
    <w:rsid w:val="00A93055"/>
    <w:rsid w:val="00A948A0"/>
    <w:rsid w:val="00AA0FBF"/>
    <w:rsid w:val="00AA4020"/>
    <w:rsid w:val="00AA72A7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186C"/>
    <w:rsid w:val="00C132E7"/>
    <w:rsid w:val="00C17D1A"/>
    <w:rsid w:val="00C212C7"/>
    <w:rsid w:val="00C30FFF"/>
    <w:rsid w:val="00C4601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C2AC7"/>
    <w:rsid w:val="00CD3382"/>
    <w:rsid w:val="00CF2B83"/>
    <w:rsid w:val="00CF3334"/>
    <w:rsid w:val="00D00647"/>
    <w:rsid w:val="00D1794B"/>
    <w:rsid w:val="00D237D4"/>
    <w:rsid w:val="00D3389D"/>
    <w:rsid w:val="00D42F19"/>
    <w:rsid w:val="00D445BD"/>
    <w:rsid w:val="00D546EC"/>
    <w:rsid w:val="00D62737"/>
    <w:rsid w:val="00D63011"/>
    <w:rsid w:val="00D634F0"/>
    <w:rsid w:val="00D65051"/>
    <w:rsid w:val="00D65695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5A1E"/>
    <w:rsid w:val="00E464CC"/>
    <w:rsid w:val="00E4715B"/>
    <w:rsid w:val="00E513AE"/>
    <w:rsid w:val="00E54B4F"/>
    <w:rsid w:val="00E57745"/>
    <w:rsid w:val="00E61D90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11DE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 w:cs="Times New Roman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95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</TotalTime>
  <Pages>2</Pages>
  <Words>338</Words>
  <Characters>1931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7</cp:revision>
  <cp:lastPrinted>2023-02-23T09:37:00Z</cp:lastPrinted>
  <dcterms:created xsi:type="dcterms:W3CDTF">2023-02-21T07:53:00Z</dcterms:created>
  <dcterms:modified xsi:type="dcterms:W3CDTF">2023-03-01T07:45:00Z</dcterms:modified>
</cp:coreProperties>
</file>